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730" w:rsidRDefault="00600730" w:rsidP="00387F7E">
      <w:pPr>
        <w:tabs>
          <w:tab w:val="left" w:pos="5315"/>
        </w:tabs>
        <w:spacing w:line="460" w:lineRule="exact"/>
        <w:jc w:val="left"/>
        <w:rPr>
          <w:rFonts w:ascii="楷体" w:eastAsia="楷体" w:hAnsi="楷体"/>
          <w:color w:val="000000"/>
          <w:sz w:val="28"/>
          <w:szCs w:val="28"/>
        </w:rPr>
      </w:pPr>
    </w:p>
    <w:tbl>
      <w:tblPr>
        <w:tblpPr w:leftFromText="180" w:rightFromText="180" w:vertAnchor="page" w:horzAnchor="margin" w:tblpXSpec="center" w:tblpY="3171"/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9"/>
        <w:gridCol w:w="761"/>
        <w:gridCol w:w="3650"/>
        <w:gridCol w:w="5593"/>
      </w:tblGrid>
      <w:tr w:rsidR="00600730" w:rsidRPr="00445A67" w:rsidTr="00AA4CE6">
        <w:trPr>
          <w:trHeight w:val="424"/>
        </w:trPr>
        <w:tc>
          <w:tcPr>
            <w:tcW w:w="389" w:type="dxa"/>
            <w:noWrap/>
            <w:vAlign w:val="center"/>
          </w:tcPr>
          <w:p w:rsidR="00600730" w:rsidRPr="00445A67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243" w:type="dxa"/>
            <w:gridSpan w:val="2"/>
            <w:noWrap/>
            <w:vAlign w:val="center"/>
          </w:tcPr>
          <w:p w:rsidR="00600730" w:rsidRPr="00445A67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课程名称、分班情况、教室安排</w:t>
            </w:r>
          </w:p>
        </w:tc>
      </w:tr>
      <w:tr w:rsidR="00600730" w:rsidRPr="00445A67" w:rsidTr="00AA4CE6">
        <w:trPr>
          <w:trHeight w:val="424"/>
        </w:trPr>
        <w:tc>
          <w:tcPr>
            <w:tcW w:w="389" w:type="dxa"/>
            <w:noWrap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761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1-8</w:t>
            </w:r>
          </w:p>
        </w:tc>
        <w:tc>
          <w:tcPr>
            <w:tcW w:w="9243" w:type="dxa"/>
            <w:gridSpan w:val="2"/>
            <w:noWrap/>
            <w:vAlign w:val="center"/>
          </w:tcPr>
          <w:p w:rsidR="00600730" w:rsidRPr="00F6512E" w:rsidRDefault="00600730" w:rsidP="00600730">
            <w:pPr>
              <w:widowControl/>
              <w:snapToGrid w:val="0"/>
              <w:spacing w:line="240" w:lineRule="atLeast"/>
              <w:ind w:firstLineChars="292" w:firstLine="31680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C5-117,513</w:t>
            </w:r>
          </w:p>
          <w:p w:rsidR="00600730" w:rsidRPr="00F6512E" w:rsidRDefault="00600730" w:rsidP="00600730">
            <w:pPr>
              <w:snapToGrid w:val="0"/>
              <w:spacing w:line="240" w:lineRule="atLeast"/>
              <w:ind w:firstLineChars="294" w:firstLine="31680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0"/>
                <w:attr w:name="Year" w:val="2013"/>
              </w:smartTagP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10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月</w:t>
              </w: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7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日</w:t>
              </w:r>
            </w:smartTag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 w:val="restart"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50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C5-117,513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19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  <w:tc>
          <w:tcPr>
            <w:tcW w:w="5593" w:type="dxa"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英语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C5-117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513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8-1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14-16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26,11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23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650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C5-117,513</w:t>
            </w:r>
          </w:p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19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  <w:tc>
          <w:tcPr>
            <w:tcW w:w="5593" w:type="dxa"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英语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C5-117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513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8-1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14-16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26,11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23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50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C5-117,513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19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  <w:tc>
          <w:tcPr>
            <w:tcW w:w="5593" w:type="dxa"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英语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C5-117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513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8-1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14-16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26,11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23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7-8</w:t>
            </w:r>
          </w:p>
        </w:tc>
        <w:tc>
          <w:tcPr>
            <w:tcW w:w="3650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C5-117,513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19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  <w:tc>
          <w:tcPr>
            <w:tcW w:w="5593" w:type="dxa"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英语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C5-117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513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8-1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14-16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26,11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23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9-10</w:t>
            </w:r>
          </w:p>
        </w:tc>
        <w:tc>
          <w:tcPr>
            <w:tcW w:w="3650" w:type="dxa"/>
            <w:noWrap/>
            <w:vAlign w:val="center"/>
          </w:tcPr>
          <w:p w:rsidR="00600730" w:rsidRPr="00445A67" w:rsidRDefault="00600730" w:rsidP="00600730">
            <w:pPr>
              <w:widowControl/>
              <w:spacing w:line="460" w:lineRule="exact"/>
              <w:ind w:firstLineChars="250" w:firstLine="31680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593" w:type="dxa"/>
            <w:vAlign w:val="center"/>
          </w:tcPr>
          <w:p w:rsidR="00600730" w:rsidRPr="00445A67" w:rsidRDefault="00600730" w:rsidP="00600730">
            <w:pPr>
              <w:widowControl/>
              <w:spacing w:line="460" w:lineRule="exact"/>
              <w:ind w:firstLineChars="250" w:firstLine="31680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11-12</w:t>
            </w:r>
          </w:p>
        </w:tc>
        <w:tc>
          <w:tcPr>
            <w:tcW w:w="3650" w:type="dxa"/>
            <w:noWrap/>
            <w:vAlign w:val="center"/>
          </w:tcPr>
          <w:p w:rsidR="00600730" w:rsidRPr="00445A67" w:rsidRDefault="00600730" w:rsidP="00600730">
            <w:pPr>
              <w:widowControl/>
              <w:spacing w:line="460" w:lineRule="exact"/>
              <w:ind w:firstLineChars="250" w:firstLine="31680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593" w:type="dxa"/>
            <w:vAlign w:val="center"/>
          </w:tcPr>
          <w:p w:rsidR="00600730" w:rsidRPr="00445A67" w:rsidRDefault="00600730" w:rsidP="00600730">
            <w:pPr>
              <w:widowControl/>
              <w:spacing w:line="460" w:lineRule="exact"/>
              <w:ind w:firstLineChars="250" w:firstLine="31680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 w:val="restart"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50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C5-120,513</w:t>
            </w:r>
          </w:p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0"/>
                <w:attr w:name="Year" w:val="2013"/>
              </w:smartTagP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10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月</w:t>
              </w: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6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日</w:t>
              </w:r>
            </w:smartTag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593" w:type="dxa"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高等工程数学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C5-120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9-1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14-17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27,11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3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17,12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650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C5-120,513</w:t>
            </w:r>
          </w:p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0"/>
                <w:attr w:name="Year" w:val="2013"/>
              </w:smartTagP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10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月</w:t>
              </w: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6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日</w:t>
              </w:r>
            </w:smartTag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593" w:type="dxa"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高等工程数学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C5-120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9-1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14-17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27,11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3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17,12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3650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C5-120,513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0"/>
                <w:attr w:name="Year" w:val="2013"/>
              </w:smartTagP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10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月</w:t>
              </w: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6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日</w:t>
              </w:r>
            </w:smartTag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593" w:type="dxa"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高等工程数学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C5-120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9-1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14-17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27,11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3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17,12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7-8</w:t>
            </w:r>
          </w:p>
        </w:tc>
        <w:tc>
          <w:tcPr>
            <w:tcW w:w="3650" w:type="dxa"/>
            <w:noWrap/>
            <w:vAlign w:val="center"/>
          </w:tcPr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政治理论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1,2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班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C5-120,513</w:t>
            </w:r>
          </w:p>
          <w:p w:rsidR="00600730" w:rsidRPr="00F6512E" w:rsidRDefault="00600730" w:rsidP="00AA4CE6">
            <w:pPr>
              <w:widowControl/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6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0"/>
                <w:attr w:name="Year" w:val="2013"/>
              </w:smartTagP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10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月</w:t>
              </w:r>
              <w:r w:rsidRPr="00F6512E">
                <w:rPr>
                  <w:rFonts w:ascii="宋体" w:hAnsi="宋体" w:cs="宋体"/>
                  <w:b/>
                  <w:color w:val="000000"/>
                  <w:kern w:val="0"/>
                  <w:sz w:val="18"/>
                  <w:szCs w:val="18"/>
                </w:rPr>
                <w:t>6</w:t>
              </w:r>
              <w:r w:rsidRPr="00F6512E">
                <w:rPr>
                  <w:rFonts w:ascii="宋体" w:hAnsi="宋体" w:cs="宋体" w:hint="eastAsia"/>
                  <w:b/>
                  <w:color w:val="000000"/>
                  <w:kern w:val="0"/>
                  <w:sz w:val="18"/>
                  <w:szCs w:val="18"/>
                </w:rPr>
                <w:t>日</w:t>
              </w:r>
            </w:smartTag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5593" w:type="dxa"/>
            <w:vAlign w:val="center"/>
          </w:tcPr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高等工程数学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C5-120</w:t>
            </w:r>
          </w:p>
          <w:p w:rsidR="00600730" w:rsidRPr="00F6512E" w:rsidRDefault="00600730" w:rsidP="00AA4CE6">
            <w:pPr>
              <w:snapToGrid w:val="0"/>
              <w:spacing w:line="240" w:lineRule="atLeas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9-1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14-17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周（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27,11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3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10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17,12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15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、</w:t>
            </w:r>
            <w:r w:rsidRPr="00F6512E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22</w:t>
            </w:r>
            <w:r w:rsidRPr="00F6512E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日）</w:t>
            </w: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9-10</w:t>
            </w:r>
          </w:p>
        </w:tc>
        <w:tc>
          <w:tcPr>
            <w:tcW w:w="3650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5593" w:type="dxa"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</w:tr>
      <w:tr w:rsidR="00600730" w:rsidRPr="00445A67" w:rsidTr="00AA4CE6">
        <w:trPr>
          <w:trHeight w:hRule="exact" w:val="636"/>
        </w:trPr>
        <w:tc>
          <w:tcPr>
            <w:tcW w:w="389" w:type="dxa"/>
            <w:vMerge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/>
            <w:vAlign w:val="center"/>
          </w:tcPr>
          <w:p w:rsidR="00600730" w:rsidRPr="00445A67" w:rsidRDefault="00600730" w:rsidP="00AA4CE6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445A67">
              <w:rPr>
                <w:rFonts w:ascii="楷体" w:eastAsia="楷体" w:hAnsi="楷体" w:cs="宋体"/>
                <w:color w:val="000000"/>
                <w:kern w:val="0"/>
                <w:szCs w:val="21"/>
              </w:rPr>
              <w:t>11-12</w:t>
            </w:r>
          </w:p>
        </w:tc>
        <w:tc>
          <w:tcPr>
            <w:tcW w:w="3650" w:type="dxa"/>
            <w:noWrap/>
            <w:vAlign w:val="center"/>
          </w:tcPr>
          <w:p w:rsidR="00600730" w:rsidRPr="00445A67" w:rsidRDefault="00600730" w:rsidP="00600730">
            <w:pPr>
              <w:widowControl/>
              <w:spacing w:line="460" w:lineRule="exact"/>
              <w:ind w:firstLineChars="250" w:firstLine="31680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5593" w:type="dxa"/>
            <w:vAlign w:val="center"/>
          </w:tcPr>
          <w:p w:rsidR="00600730" w:rsidRPr="00445A67" w:rsidRDefault="00600730" w:rsidP="00600730">
            <w:pPr>
              <w:widowControl/>
              <w:spacing w:line="460" w:lineRule="exact"/>
              <w:ind w:firstLineChars="250" w:firstLine="31680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</w:p>
        </w:tc>
      </w:tr>
      <w:tr w:rsidR="00600730" w:rsidRPr="00445A67" w:rsidTr="00AA4CE6">
        <w:trPr>
          <w:trHeight w:hRule="exact" w:val="2582"/>
        </w:trPr>
        <w:tc>
          <w:tcPr>
            <w:tcW w:w="10393" w:type="dxa"/>
            <w:gridSpan w:val="4"/>
            <w:noWrap/>
            <w:vAlign w:val="center"/>
          </w:tcPr>
          <w:p w:rsidR="00600730" w:rsidRDefault="00600730" w:rsidP="00AA4CE6">
            <w:pPr>
              <w:spacing w:line="460" w:lineRule="exact"/>
              <w:rPr>
                <w:rFonts w:ascii="楷体" w:eastAsia="楷体" w:hAnsi="楷体"/>
                <w:color w:val="000000"/>
                <w:szCs w:val="21"/>
              </w:rPr>
            </w:pP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注：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>1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、上课时间：上午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>8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：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>00—11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：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>50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，下午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>14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：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>00---17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：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 xml:space="preserve">30 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，每单元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>4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学时。</w:t>
            </w:r>
          </w:p>
          <w:p w:rsidR="00600730" w:rsidRDefault="00600730" w:rsidP="00AA4CE6">
            <w:pPr>
              <w:spacing w:line="460" w:lineRule="exact"/>
              <w:rPr>
                <w:rFonts w:ascii="楷体" w:eastAsia="楷体" w:hAnsi="楷体"/>
                <w:color w:val="000000"/>
                <w:szCs w:val="21"/>
              </w:rPr>
            </w:pPr>
            <w:r w:rsidRPr="003618EB">
              <w:rPr>
                <w:rFonts w:ascii="楷体" w:eastAsia="楷体" w:hAnsi="楷体"/>
                <w:color w:val="000000"/>
                <w:szCs w:val="21"/>
              </w:rPr>
              <w:t>2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、</w:t>
            </w:r>
            <w:r>
              <w:rPr>
                <w:rFonts w:ascii="楷体" w:eastAsia="楷体" w:hAnsi="楷体" w:hint="eastAsia"/>
                <w:color w:val="000000"/>
                <w:szCs w:val="21"/>
              </w:rPr>
              <w:t>经济学院政治理论课（</w:t>
            </w:r>
            <w:r>
              <w:rPr>
                <w:rFonts w:ascii="楷体" w:eastAsia="楷体" w:hAnsi="楷体"/>
                <w:color w:val="000000"/>
                <w:szCs w:val="21"/>
              </w:rPr>
              <w:t>3</w:t>
            </w:r>
            <w:r>
              <w:rPr>
                <w:rFonts w:ascii="楷体" w:eastAsia="楷体" w:hAnsi="楷体" w:hint="eastAsia"/>
                <w:color w:val="000000"/>
                <w:szCs w:val="21"/>
              </w:rPr>
              <w:t>班），上课地点：经济学院学术报告厅。</w:t>
            </w:r>
          </w:p>
          <w:p w:rsidR="00600730" w:rsidRDefault="00600730" w:rsidP="00AA4CE6">
            <w:pPr>
              <w:spacing w:line="460" w:lineRule="exact"/>
              <w:rPr>
                <w:rFonts w:ascii="楷体" w:eastAsia="楷体" w:hAnsi="楷体"/>
                <w:color w:val="000000"/>
                <w:szCs w:val="21"/>
              </w:rPr>
            </w:pPr>
            <w:r>
              <w:rPr>
                <w:rFonts w:ascii="楷体" w:eastAsia="楷体" w:hAnsi="楷体"/>
                <w:color w:val="000000"/>
                <w:szCs w:val="21"/>
              </w:rPr>
              <w:t>3</w:t>
            </w:r>
            <w:r>
              <w:rPr>
                <w:rFonts w:ascii="楷体" w:eastAsia="楷体" w:hAnsi="楷体" w:hint="eastAsia"/>
                <w:color w:val="000000"/>
                <w:szCs w:val="21"/>
              </w:rPr>
              <w:t>、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课程考试</w:t>
            </w:r>
            <w:r>
              <w:rPr>
                <w:rFonts w:ascii="楷体" w:eastAsia="楷体" w:hAnsi="楷体" w:hint="eastAsia"/>
                <w:color w:val="000000"/>
                <w:szCs w:val="21"/>
              </w:rPr>
              <w:t>（暂定）。</w:t>
            </w:r>
            <w:r w:rsidRPr="00AA4CE6">
              <w:rPr>
                <w:rFonts w:ascii="楷体" w:eastAsia="楷体" w:hAnsi="楷体" w:hint="eastAsia"/>
                <w:color w:val="000000"/>
                <w:szCs w:val="21"/>
              </w:rPr>
              <w:t>政治理论第</w:t>
            </w:r>
            <w:r w:rsidRPr="00AA4CE6">
              <w:rPr>
                <w:rFonts w:ascii="楷体" w:eastAsia="楷体" w:hAnsi="楷体"/>
                <w:color w:val="000000"/>
                <w:szCs w:val="21"/>
              </w:rPr>
              <w:t>8</w:t>
            </w:r>
            <w:r w:rsidRPr="00AA4CE6">
              <w:rPr>
                <w:rFonts w:ascii="楷体" w:eastAsia="楷体" w:hAnsi="楷体" w:hint="eastAsia"/>
                <w:color w:val="000000"/>
                <w:szCs w:val="21"/>
              </w:rPr>
              <w:t>周周日（</w:t>
            </w:r>
            <w:r w:rsidRPr="00AA4CE6">
              <w:rPr>
                <w:rFonts w:ascii="楷体" w:eastAsia="楷体" w:hAnsi="楷体"/>
                <w:color w:val="000000"/>
                <w:szCs w:val="21"/>
              </w:rPr>
              <w:t>2013</w:t>
            </w:r>
            <w:r>
              <w:rPr>
                <w:rFonts w:ascii="楷体" w:eastAsia="楷体" w:hAnsi="楷体"/>
                <w:color w:val="000000"/>
                <w:szCs w:val="21"/>
              </w:rPr>
              <w:t>.</w:t>
            </w:r>
            <w:r w:rsidRPr="00AA4CE6">
              <w:rPr>
                <w:rFonts w:ascii="楷体" w:eastAsia="楷体" w:hAnsi="楷体"/>
                <w:color w:val="000000"/>
                <w:szCs w:val="21"/>
              </w:rPr>
              <w:t>10</w:t>
            </w:r>
            <w:r>
              <w:rPr>
                <w:rFonts w:ascii="楷体" w:eastAsia="楷体" w:hAnsi="楷体"/>
                <w:color w:val="000000"/>
                <w:szCs w:val="21"/>
              </w:rPr>
              <w:t>.</w:t>
            </w:r>
            <w:r w:rsidRPr="00AA4CE6">
              <w:rPr>
                <w:rFonts w:ascii="楷体" w:eastAsia="楷体" w:hAnsi="楷体"/>
                <w:color w:val="000000"/>
                <w:szCs w:val="21"/>
              </w:rPr>
              <w:t>20</w:t>
            </w:r>
            <w:r w:rsidRPr="00AA4CE6">
              <w:rPr>
                <w:rFonts w:ascii="楷体" w:eastAsia="楷体" w:hAnsi="楷体" w:hint="eastAsia"/>
                <w:color w:val="000000"/>
                <w:szCs w:val="21"/>
              </w:rPr>
              <w:t>）上午；英语、高等工程数学，第</w:t>
            </w:r>
            <w:r w:rsidRPr="00AA4CE6">
              <w:rPr>
                <w:rFonts w:ascii="楷体" w:eastAsia="楷体" w:hAnsi="楷体"/>
                <w:color w:val="000000"/>
                <w:szCs w:val="21"/>
              </w:rPr>
              <w:t>18</w:t>
            </w:r>
            <w:r w:rsidRPr="00AA4CE6">
              <w:rPr>
                <w:rFonts w:ascii="楷体" w:eastAsia="楷体" w:hAnsi="楷体" w:hint="eastAsia"/>
                <w:color w:val="000000"/>
                <w:szCs w:val="21"/>
              </w:rPr>
              <w:t>周周六（</w:t>
            </w:r>
            <w:r w:rsidRPr="00AA4CE6">
              <w:rPr>
                <w:rFonts w:ascii="楷体" w:eastAsia="楷体" w:hAnsi="楷体"/>
                <w:color w:val="000000"/>
                <w:szCs w:val="21"/>
              </w:rPr>
              <w:t>2014</w:t>
            </w:r>
            <w:r>
              <w:rPr>
                <w:rFonts w:ascii="楷体" w:eastAsia="楷体" w:hAnsi="楷体"/>
                <w:color w:val="000000"/>
                <w:szCs w:val="21"/>
              </w:rPr>
              <w:t>.</w:t>
            </w:r>
            <w:r w:rsidRPr="00AA4CE6">
              <w:rPr>
                <w:rFonts w:ascii="楷体" w:eastAsia="楷体" w:hAnsi="楷体"/>
                <w:color w:val="000000"/>
                <w:szCs w:val="21"/>
              </w:rPr>
              <w:t>1</w:t>
            </w:r>
            <w:r>
              <w:rPr>
                <w:rFonts w:ascii="楷体" w:eastAsia="楷体" w:hAnsi="楷体"/>
                <w:color w:val="000000"/>
                <w:szCs w:val="21"/>
              </w:rPr>
              <w:t>.11</w:t>
            </w:r>
            <w:r w:rsidRPr="00AA4CE6">
              <w:rPr>
                <w:rFonts w:ascii="楷体" w:eastAsia="楷体" w:hAnsi="楷体" w:hint="eastAsia"/>
                <w:color w:val="000000"/>
                <w:szCs w:val="21"/>
              </w:rPr>
              <w:t>）全天。具体安排请于考前留意网上通知。</w:t>
            </w:r>
          </w:p>
          <w:p w:rsidR="00600730" w:rsidRPr="00445A67" w:rsidRDefault="00600730" w:rsidP="00B93B4A">
            <w:pPr>
              <w:spacing w:line="460" w:lineRule="exact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/>
                <w:color w:val="000000"/>
                <w:szCs w:val="21"/>
              </w:rPr>
              <w:t>4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、</w:t>
            </w:r>
            <w:r w:rsidRPr="003618EB">
              <w:rPr>
                <w:rFonts w:ascii="楷体" w:eastAsia="楷体" w:hAnsi="楷体"/>
                <w:color w:val="000000"/>
                <w:szCs w:val="21"/>
              </w:rPr>
              <w:t>C5</w:t>
            </w:r>
            <w:r w:rsidRPr="003618EB">
              <w:rPr>
                <w:rFonts w:ascii="楷体" w:eastAsia="楷体" w:hAnsi="楷体" w:hint="eastAsia"/>
                <w:color w:val="000000"/>
                <w:szCs w:val="21"/>
              </w:rPr>
              <w:t>表示西五楼。</w:t>
            </w:r>
          </w:p>
        </w:tc>
      </w:tr>
    </w:tbl>
    <w:p w:rsidR="00600730" w:rsidRPr="0079143D" w:rsidRDefault="00600730" w:rsidP="00387F7E">
      <w:pPr>
        <w:spacing w:line="460" w:lineRule="exact"/>
        <w:jc w:val="center"/>
        <w:rPr>
          <w:rFonts w:ascii="楷体" w:eastAsia="楷体" w:hAnsi="楷体"/>
          <w:b/>
          <w:color w:val="000000"/>
          <w:sz w:val="32"/>
          <w:szCs w:val="32"/>
        </w:rPr>
      </w:pPr>
      <w:r w:rsidRPr="0079143D">
        <w:rPr>
          <w:rFonts w:ascii="楷体" w:eastAsia="楷体" w:hAnsi="楷体" w:hint="eastAsia"/>
          <w:b/>
          <w:color w:val="000000"/>
          <w:sz w:val="32"/>
          <w:szCs w:val="32"/>
        </w:rPr>
        <w:t>华中科技大学非全日制硕士研究生（校内班）公共课课表</w:t>
      </w:r>
    </w:p>
    <w:p w:rsidR="00600730" w:rsidRPr="0079143D" w:rsidRDefault="00600730" w:rsidP="00387F7E">
      <w:pPr>
        <w:widowControl/>
        <w:spacing w:line="460" w:lineRule="exact"/>
        <w:jc w:val="center"/>
        <w:rPr>
          <w:rFonts w:ascii="楷体" w:eastAsia="楷体" w:hAnsi="楷体"/>
          <w:b/>
          <w:color w:val="000000"/>
          <w:sz w:val="32"/>
          <w:szCs w:val="32"/>
        </w:rPr>
      </w:pPr>
      <w:r w:rsidRPr="0079143D">
        <w:rPr>
          <w:rFonts w:ascii="楷体" w:eastAsia="楷体" w:hAnsi="楷体"/>
          <w:b/>
          <w:color w:val="000000"/>
          <w:sz w:val="32"/>
          <w:szCs w:val="32"/>
        </w:rPr>
        <w:t>201</w:t>
      </w:r>
      <w:r>
        <w:rPr>
          <w:rFonts w:ascii="楷体" w:eastAsia="楷体" w:hAnsi="楷体"/>
          <w:b/>
          <w:color w:val="000000"/>
          <w:sz w:val="32"/>
          <w:szCs w:val="32"/>
        </w:rPr>
        <w:t>3</w:t>
      </w:r>
      <w:r w:rsidRPr="0079143D">
        <w:rPr>
          <w:rFonts w:ascii="楷体" w:eastAsia="楷体" w:hAnsi="楷体"/>
          <w:b/>
          <w:color w:val="000000"/>
          <w:sz w:val="32"/>
          <w:szCs w:val="32"/>
        </w:rPr>
        <w:t>—201</w:t>
      </w:r>
      <w:r>
        <w:rPr>
          <w:rFonts w:ascii="楷体" w:eastAsia="楷体" w:hAnsi="楷体"/>
          <w:b/>
          <w:color w:val="000000"/>
          <w:sz w:val="32"/>
          <w:szCs w:val="32"/>
        </w:rPr>
        <w:t>4</w:t>
      </w:r>
      <w:r w:rsidRPr="0079143D">
        <w:rPr>
          <w:rFonts w:ascii="楷体" w:eastAsia="楷体" w:hAnsi="楷体" w:hint="eastAsia"/>
          <w:b/>
          <w:color w:val="000000"/>
          <w:sz w:val="32"/>
          <w:szCs w:val="32"/>
        </w:rPr>
        <w:t>学年第</w:t>
      </w:r>
      <w:r>
        <w:rPr>
          <w:rFonts w:ascii="楷体" w:eastAsia="楷体" w:hAnsi="楷体"/>
          <w:b/>
          <w:color w:val="000000"/>
          <w:sz w:val="32"/>
          <w:szCs w:val="32"/>
        </w:rPr>
        <w:t>1</w:t>
      </w:r>
      <w:r w:rsidRPr="0079143D">
        <w:rPr>
          <w:rFonts w:ascii="楷体" w:eastAsia="楷体" w:hAnsi="楷体" w:hint="eastAsia"/>
          <w:b/>
          <w:color w:val="000000"/>
          <w:sz w:val="32"/>
          <w:szCs w:val="32"/>
        </w:rPr>
        <w:t>学期</w:t>
      </w:r>
    </w:p>
    <w:p w:rsidR="00600730" w:rsidRPr="0079143D" w:rsidRDefault="00600730" w:rsidP="00B93B4A">
      <w:pPr>
        <w:widowControl/>
        <w:jc w:val="center"/>
        <w:rPr>
          <w:rFonts w:ascii="楷体" w:eastAsia="楷体" w:hAnsi="楷体"/>
          <w:b/>
          <w:color w:val="000000"/>
          <w:sz w:val="32"/>
          <w:szCs w:val="32"/>
        </w:rPr>
      </w:pPr>
      <w:r>
        <w:rPr>
          <w:rFonts w:ascii="楷体" w:eastAsia="楷体" w:hAnsi="楷体"/>
          <w:b/>
          <w:color w:val="000000"/>
          <w:sz w:val="32"/>
          <w:szCs w:val="32"/>
        </w:rPr>
        <w:br w:type="page"/>
      </w:r>
      <w:r w:rsidRPr="0079143D">
        <w:rPr>
          <w:rFonts w:ascii="楷体" w:eastAsia="楷体" w:hAnsi="楷体"/>
          <w:b/>
          <w:color w:val="000000"/>
          <w:sz w:val="32"/>
          <w:szCs w:val="32"/>
        </w:rPr>
        <w:t>2012—2013</w:t>
      </w:r>
      <w:r w:rsidRPr="0079143D">
        <w:rPr>
          <w:rFonts w:ascii="楷体" w:eastAsia="楷体" w:hAnsi="楷体" w:hint="eastAsia"/>
          <w:b/>
          <w:color w:val="000000"/>
          <w:sz w:val="32"/>
          <w:szCs w:val="32"/>
        </w:rPr>
        <w:t>学年第</w:t>
      </w:r>
      <w:r w:rsidRPr="0079143D">
        <w:rPr>
          <w:rFonts w:ascii="楷体" w:eastAsia="楷体" w:hAnsi="楷体"/>
          <w:b/>
          <w:color w:val="000000"/>
          <w:sz w:val="32"/>
          <w:szCs w:val="32"/>
        </w:rPr>
        <w:t>2</w:t>
      </w:r>
      <w:r w:rsidRPr="0079143D">
        <w:rPr>
          <w:rFonts w:ascii="楷体" w:eastAsia="楷体" w:hAnsi="楷体" w:hint="eastAsia"/>
          <w:b/>
          <w:color w:val="000000"/>
          <w:sz w:val="32"/>
          <w:szCs w:val="32"/>
        </w:rPr>
        <w:t>学期非全日制硕士研究生（校内班）公共课课表说明</w:t>
      </w:r>
    </w:p>
    <w:tbl>
      <w:tblPr>
        <w:tblW w:w="10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6"/>
        <w:gridCol w:w="427"/>
        <w:gridCol w:w="427"/>
        <w:gridCol w:w="854"/>
        <w:gridCol w:w="2126"/>
        <w:gridCol w:w="1417"/>
        <w:gridCol w:w="1418"/>
        <w:gridCol w:w="709"/>
        <w:gridCol w:w="2063"/>
      </w:tblGrid>
      <w:tr w:rsidR="00600730" w:rsidRPr="009B135E" w:rsidTr="00BF57D0">
        <w:trPr>
          <w:trHeight w:val="772"/>
          <w:jc w:val="center"/>
        </w:trPr>
        <w:tc>
          <w:tcPr>
            <w:tcW w:w="716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427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427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854" w:type="dxa"/>
            <w:vAlign w:val="center"/>
          </w:tcPr>
          <w:p w:rsidR="00600730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任课</w:t>
            </w:r>
          </w:p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教师</w:t>
            </w:r>
          </w:p>
        </w:tc>
        <w:tc>
          <w:tcPr>
            <w:tcW w:w="2126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使用教材</w:t>
            </w:r>
          </w:p>
        </w:tc>
        <w:tc>
          <w:tcPr>
            <w:tcW w:w="1417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出版社</w:t>
            </w:r>
          </w:p>
        </w:tc>
        <w:tc>
          <w:tcPr>
            <w:tcW w:w="1418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作者</w:t>
            </w:r>
          </w:p>
        </w:tc>
        <w:tc>
          <w:tcPr>
            <w:tcW w:w="709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班号</w:t>
            </w:r>
          </w:p>
        </w:tc>
        <w:tc>
          <w:tcPr>
            <w:tcW w:w="2063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b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b/>
                <w:color w:val="000000"/>
                <w:kern w:val="0"/>
                <w:szCs w:val="21"/>
              </w:rPr>
              <w:t>分班情况</w:t>
            </w:r>
          </w:p>
        </w:tc>
      </w:tr>
      <w:tr w:rsidR="00600730" w:rsidRPr="009B135E" w:rsidTr="00162312">
        <w:trPr>
          <w:trHeight w:val="1094"/>
          <w:jc w:val="center"/>
        </w:trPr>
        <w:tc>
          <w:tcPr>
            <w:tcW w:w="716" w:type="dxa"/>
            <w:vMerge w:val="restart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kern w:val="0"/>
                <w:szCs w:val="21"/>
              </w:rPr>
              <w:t>政治理论</w:t>
            </w:r>
          </w:p>
        </w:tc>
        <w:tc>
          <w:tcPr>
            <w:tcW w:w="427" w:type="dxa"/>
            <w:vMerge w:val="restart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/>
                <w:kern w:val="0"/>
                <w:szCs w:val="21"/>
              </w:rPr>
              <w:t>3</w:t>
            </w:r>
            <w:r>
              <w:rPr>
                <w:rFonts w:ascii="楷体" w:eastAsia="楷体" w:hAnsi="楷体" w:cs="宋体"/>
                <w:kern w:val="0"/>
                <w:szCs w:val="21"/>
              </w:rPr>
              <w:t>6</w:t>
            </w:r>
          </w:p>
        </w:tc>
        <w:tc>
          <w:tcPr>
            <w:tcW w:w="427" w:type="dxa"/>
            <w:vMerge w:val="restart"/>
            <w:vAlign w:val="center"/>
          </w:tcPr>
          <w:p w:rsidR="00600730" w:rsidRPr="009B135E" w:rsidRDefault="00600730" w:rsidP="00387F7E">
            <w:pPr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/>
                <w:kern w:val="0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600730" w:rsidRPr="0031320C" w:rsidRDefault="00600730" w:rsidP="00162312">
            <w:pPr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31320C">
              <w:rPr>
                <w:rFonts w:ascii="楷体" w:eastAsia="楷体" w:hAnsi="楷体" w:cs="宋体" w:hint="eastAsia"/>
                <w:kern w:val="0"/>
                <w:szCs w:val="21"/>
              </w:rPr>
              <w:t>杨华</w:t>
            </w:r>
          </w:p>
        </w:tc>
        <w:tc>
          <w:tcPr>
            <w:tcW w:w="2126" w:type="dxa"/>
            <w:vAlign w:val="center"/>
          </w:tcPr>
          <w:p w:rsidR="00600730" w:rsidRPr="00B66E04" w:rsidRDefault="00600730" w:rsidP="00F5479F">
            <w:pPr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B66E04">
              <w:rPr>
                <w:rFonts w:ascii="楷体" w:eastAsia="楷体" w:hAnsi="楷体" w:cs="宋体" w:hint="eastAsia"/>
                <w:kern w:val="0"/>
                <w:szCs w:val="21"/>
              </w:rPr>
              <w:t>自编讲义</w:t>
            </w:r>
          </w:p>
        </w:tc>
        <w:tc>
          <w:tcPr>
            <w:tcW w:w="1417" w:type="dxa"/>
            <w:vAlign w:val="center"/>
          </w:tcPr>
          <w:p w:rsidR="00600730" w:rsidRPr="00E42528" w:rsidRDefault="00600730" w:rsidP="00F5479F">
            <w:pPr>
              <w:jc w:val="center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00730" w:rsidRPr="00E42528" w:rsidRDefault="00600730" w:rsidP="00F5479F">
            <w:pPr>
              <w:jc w:val="center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0730" w:rsidRPr="004376C5" w:rsidRDefault="00600730" w:rsidP="00600730">
            <w:pPr>
              <w:widowControl/>
              <w:spacing w:line="460" w:lineRule="exact"/>
              <w:ind w:rightChars="-530" w:right="31680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 w:rsidRPr="004376C5">
              <w:rPr>
                <w:rFonts w:ascii="楷体" w:eastAsia="楷体" w:hAnsi="楷体" w:cs="宋体"/>
                <w:kern w:val="0"/>
                <w:szCs w:val="21"/>
              </w:rPr>
              <w:t>1</w:t>
            </w:r>
            <w:r w:rsidRPr="004376C5">
              <w:rPr>
                <w:rFonts w:ascii="楷体" w:eastAsia="楷体" w:hAnsi="楷体" w:cs="宋体" w:hint="eastAsia"/>
                <w:kern w:val="0"/>
                <w:szCs w:val="21"/>
              </w:rPr>
              <w:t>班</w:t>
            </w:r>
          </w:p>
          <w:p w:rsidR="00600730" w:rsidRPr="004376C5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</w:p>
        </w:tc>
        <w:tc>
          <w:tcPr>
            <w:tcW w:w="2063" w:type="dxa"/>
            <w:vAlign w:val="center"/>
          </w:tcPr>
          <w:p w:rsidR="00600730" w:rsidRDefault="00600730" w:rsidP="004376C5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光电（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71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）生命（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8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4376C5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自动化（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36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）能源（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2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Pr="004376C5" w:rsidRDefault="00600730" w:rsidP="004376C5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化学</w:t>
            </w:r>
            <w:r w:rsidRPr="00365541">
              <w:rPr>
                <w:rFonts w:ascii="楷体" w:eastAsia="楷体" w:hAnsi="楷体" w:cs="宋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</w:t>
            </w:r>
            <w:r w:rsidRPr="00365541"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船海（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7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</w:tc>
      </w:tr>
      <w:tr w:rsidR="00600730" w:rsidRPr="009B135E" w:rsidTr="00162312">
        <w:trPr>
          <w:trHeight w:val="2170"/>
          <w:jc w:val="center"/>
        </w:trPr>
        <w:tc>
          <w:tcPr>
            <w:tcW w:w="716" w:type="dxa"/>
            <w:vMerge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600730" w:rsidRPr="0031320C" w:rsidRDefault="00600730" w:rsidP="00162312">
            <w:pPr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31320C">
              <w:rPr>
                <w:rFonts w:ascii="楷体" w:eastAsia="楷体" w:hAnsi="楷体" w:cs="宋体" w:hint="eastAsia"/>
                <w:kern w:val="0"/>
                <w:szCs w:val="21"/>
              </w:rPr>
              <w:t>张德鹏</w:t>
            </w:r>
          </w:p>
        </w:tc>
        <w:tc>
          <w:tcPr>
            <w:tcW w:w="2126" w:type="dxa"/>
            <w:vAlign w:val="center"/>
          </w:tcPr>
          <w:p w:rsidR="00600730" w:rsidRPr="00B66E04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B66E04">
              <w:rPr>
                <w:rFonts w:ascii="楷体" w:eastAsia="楷体" w:hAnsi="楷体" w:cs="宋体" w:hint="eastAsia"/>
                <w:kern w:val="0"/>
                <w:szCs w:val="21"/>
              </w:rPr>
              <w:t>自编讲义</w:t>
            </w:r>
          </w:p>
        </w:tc>
        <w:tc>
          <w:tcPr>
            <w:tcW w:w="1417" w:type="dxa"/>
            <w:vAlign w:val="center"/>
          </w:tcPr>
          <w:p w:rsidR="00600730" w:rsidRPr="00E42528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00730" w:rsidRPr="00E42528" w:rsidRDefault="00600730" w:rsidP="0078658A">
            <w:pPr>
              <w:spacing w:line="460" w:lineRule="exact"/>
              <w:jc w:val="center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9B135E">
              <w:rPr>
                <w:rFonts w:ascii="楷体" w:eastAsia="楷体" w:hAnsi="楷体" w:cs="宋体"/>
                <w:color w:val="000000"/>
                <w:kern w:val="0"/>
                <w:szCs w:val="21"/>
              </w:rPr>
              <w:t>2</w:t>
            </w:r>
            <w:r w:rsidRPr="009B135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2063" w:type="dxa"/>
            <w:vAlign w:val="center"/>
          </w:tcPr>
          <w:p w:rsidR="00600730" w:rsidRDefault="00600730" w:rsidP="00DF3295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电信（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38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）电气（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45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DF3295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教科（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2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）建规</w:t>
            </w:r>
            <w:r w:rsidRPr="00F5479F">
              <w:rPr>
                <w:rFonts w:ascii="楷体" w:eastAsia="楷体" w:hAnsi="楷体" w:cs="宋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23</w:t>
            </w:r>
            <w:r w:rsidRPr="00F5479F"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DF3295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材料（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5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）机械（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2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Pr="004376C5" w:rsidRDefault="00600730" w:rsidP="00DF3295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外语（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1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</w:tc>
      </w:tr>
      <w:tr w:rsidR="00600730" w:rsidRPr="009B135E" w:rsidTr="00162312">
        <w:trPr>
          <w:trHeight w:val="810"/>
          <w:jc w:val="center"/>
        </w:trPr>
        <w:tc>
          <w:tcPr>
            <w:tcW w:w="716" w:type="dxa"/>
            <w:vMerge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600730" w:rsidRPr="0031320C" w:rsidRDefault="00600730" w:rsidP="0078658A">
            <w:pPr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31320C">
              <w:rPr>
                <w:rFonts w:ascii="楷体" w:eastAsia="楷体" w:hAnsi="楷体" w:cs="宋体" w:hint="eastAsia"/>
                <w:kern w:val="0"/>
                <w:szCs w:val="21"/>
              </w:rPr>
              <w:t>蔡孝恒</w:t>
            </w:r>
          </w:p>
        </w:tc>
        <w:tc>
          <w:tcPr>
            <w:tcW w:w="2126" w:type="dxa"/>
            <w:vAlign w:val="center"/>
          </w:tcPr>
          <w:p w:rsidR="00600730" w:rsidRPr="00B66E04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B66E04">
              <w:rPr>
                <w:rFonts w:ascii="楷体" w:eastAsia="楷体" w:hAnsi="楷体" w:cs="宋体" w:hint="eastAsia"/>
                <w:kern w:val="0"/>
                <w:szCs w:val="21"/>
              </w:rPr>
              <w:t>自编讲义</w:t>
            </w:r>
          </w:p>
        </w:tc>
        <w:tc>
          <w:tcPr>
            <w:tcW w:w="1417" w:type="dxa"/>
            <w:vAlign w:val="center"/>
          </w:tcPr>
          <w:p w:rsidR="00600730" w:rsidRPr="00E42528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00730" w:rsidRPr="00E42528" w:rsidRDefault="00600730" w:rsidP="0078658A">
            <w:pPr>
              <w:spacing w:line="460" w:lineRule="exact"/>
              <w:jc w:val="center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2063" w:type="dxa"/>
            <w:vAlign w:val="center"/>
          </w:tcPr>
          <w:p w:rsidR="00600730" w:rsidRPr="004376C5" w:rsidRDefault="00600730" w:rsidP="00DF3295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 w:rsidRPr="004376C5">
              <w:rPr>
                <w:rFonts w:ascii="楷体" w:eastAsia="楷体" w:hAnsi="楷体" w:cs="宋体" w:hint="eastAsia"/>
                <w:kern w:val="0"/>
                <w:szCs w:val="21"/>
              </w:rPr>
              <w:t>经济（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269</w:t>
            </w:r>
            <w:r w:rsidRPr="004376C5"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</w:tc>
      </w:tr>
      <w:tr w:rsidR="00600730" w:rsidRPr="009B135E" w:rsidTr="00BF57D0">
        <w:trPr>
          <w:trHeight w:val="284"/>
          <w:jc w:val="center"/>
        </w:trPr>
        <w:tc>
          <w:tcPr>
            <w:tcW w:w="716" w:type="dxa"/>
            <w:vMerge w:val="restart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kern w:val="0"/>
                <w:szCs w:val="21"/>
              </w:rPr>
              <w:t>英语</w:t>
            </w:r>
          </w:p>
        </w:tc>
        <w:tc>
          <w:tcPr>
            <w:tcW w:w="427" w:type="dxa"/>
            <w:vMerge w:val="restart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/>
                <w:kern w:val="0"/>
                <w:szCs w:val="21"/>
              </w:rPr>
              <w:t>64</w:t>
            </w:r>
          </w:p>
        </w:tc>
        <w:tc>
          <w:tcPr>
            <w:tcW w:w="427" w:type="dxa"/>
            <w:vMerge w:val="restart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/>
                <w:kern w:val="0"/>
                <w:szCs w:val="21"/>
              </w:rPr>
              <w:t>4</w:t>
            </w:r>
          </w:p>
        </w:tc>
        <w:tc>
          <w:tcPr>
            <w:tcW w:w="854" w:type="dxa"/>
            <w:vMerge w:val="restart"/>
            <w:vAlign w:val="center"/>
          </w:tcPr>
          <w:p w:rsidR="00600730" w:rsidRPr="0031320C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31320C">
              <w:rPr>
                <w:rFonts w:ascii="楷体" w:eastAsia="楷体" w:hAnsi="楷体" w:cs="宋体" w:hint="eastAsia"/>
                <w:kern w:val="0"/>
                <w:szCs w:val="21"/>
              </w:rPr>
              <w:t>兰素萍</w:t>
            </w:r>
          </w:p>
        </w:tc>
        <w:tc>
          <w:tcPr>
            <w:tcW w:w="2126" w:type="dxa"/>
            <w:vMerge w:val="restart"/>
            <w:vAlign w:val="center"/>
          </w:tcPr>
          <w:p w:rsidR="00600730" w:rsidRPr="0031320C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31320C">
              <w:rPr>
                <w:rFonts w:ascii="楷体" w:eastAsia="楷体" w:hAnsi="楷体" w:cs="宋体" w:hint="eastAsia"/>
                <w:kern w:val="0"/>
                <w:szCs w:val="21"/>
              </w:rPr>
              <w:t>工程硕士研究生英语基础教程</w:t>
            </w:r>
          </w:p>
        </w:tc>
        <w:tc>
          <w:tcPr>
            <w:tcW w:w="1417" w:type="dxa"/>
            <w:vMerge w:val="restart"/>
            <w:vAlign w:val="center"/>
          </w:tcPr>
          <w:p w:rsidR="00600730" w:rsidRPr="0031320C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31320C">
              <w:rPr>
                <w:rFonts w:ascii="楷体" w:eastAsia="楷体" w:hAnsi="楷体" w:cs="宋体" w:hint="eastAsia"/>
                <w:kern w:val="0"/>
                <w:szCs w:val="21"/>
              </w:rPr>
              <w:t>清华大学出版社</w:t>
            </w:r>
          </w:p>
        </w:tc>
        <w:tc>
          <w:tcPr>
            <w:tcW w:w="1418" w:type="dxa"/>
            <w:vMerge w:val="restart"/>
            <w:vAlign w:val="center"/>
          </w:tcPr>
          <w:p w:rsidR="00600730" w:rsidRPr="0031320C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31320C">
              <w:rPr>
                <w:rFonts w:ascii="楷体" w:eastAsia="楷体" w:hAnsi="楷体" w:cs="宋体" w:hint="eastAsia"/>
                <w:kern w:val="0"/>
                <w:szCs w:val="21"/>
              </w:rPr>
              <w:t>罗立胜、何福胜</w:t>
            </w:r>
          </w:p>
        </w:tc>
        <w:tc>
          <w:tcPr>
            <w:tcW w:w="709" w:type="dxa"/>
            <w:vAlign w:val="center"/>
          </w:tcPr>
          <w:p w:rsidR="00600730" w:rsidRPr="0031320C" w:rsidRDefault="00600730" w:rsidP="00387F7E">
            <w:pPr>
              <w:spacing w:line="460" w:lineRule="exact"/>
              <w:rPr>
                <w:rFonts w:ascii="楷体" w:eastAsia="楷体" w:hAnsi="楷体" w:cs="宋体"/>
                <w:szCs w:val="21"/>
              </w:rPr>
            </w:pPr>
            <w:r w:rsidRPr="0031320C">
              <w:rPr>
                <w:rFonts w:ascii="楷体" w:eastAsia="楷体" w:hAnsi="楷体"/>
                <w:szCs w:val="21"/>
              </w:rPr>
              <w:t>1</w:t>
            </w:r>
            <w:r w:rsidRPr="0031320C">
              <w:rPr>
                <w:rFonts w:ascii="楷体" w:eastAsia="楷体" w:hAnsi="楷体" w:hint="eastAsia"/>
                <w:szCs w:val="21"/>
              </w:rPr>
              <w:t>班</w:t>
            </w:r>
          </w:p>
        </w:tc>
        <w:tc>
          <w:tcPr>
            <w:tcW w:w="2063" w:type="dxa"/>
          </w:tcPr>
          <w:p w:rsidR="00600730" w:rsidRDefault="00600730" w:rsidP="00684651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电信（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76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）材料（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8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684651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电气（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45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）生命（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8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684651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教科（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5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）机械（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Pr="004376C5" w:rsidRDefault="00600730" w:rsidP="00684651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船海（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6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</w:tc>
      </w:tr>
      <w:tr w:rsidR="00600730" w:rsidRPr="009B135E" w:rsidTr="00AA4CE6">
        <w:trPr>
          <w:trHeight w:hRule="exact" w:val="68"/>
          <w:jc w:val="center"/>
        </w:trPr>
        <w:tc>
          <w:tcPr>
            <w:tcW w:w="716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:rsidR="00600730" w:rsidRPr="0031320C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600730" w:rsidRPr="0031320C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600730" w:rsidRPr="0031320C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00730" w:rsidRPr="0031320C" w:rsidRDefault="00600730" w:rsidP="00387F7E">
            <w:pPr>
              <w:widowControl/>
              <w:spacing w:line="460" w:lineRule="exact"/>
              <w:rPr>
                <w:rFonts w:ascii="楷体" w:eastAsia="楷体" w:hAnsi="楷体" w:cs="宋体"/>
                <w:kern w:val="0"/>
                <w:szCs w:val="21"/>
              </w:rPr>
            </w:pPr>
            <w:r w:rsidRPr="0031320C">
              <w:rPr>
                <w:rFonts w:ascii="楷体" w:eastAsia="楷体" w:hAnsi="楷体"/>
                <w:szCs w:val="21"/>
              </w:rPr>
              <w:t>2</w:t>
            </w:r>
            <w:r w:rsidRPr="0031320C">
              <w:rPr>
                <w:rFonts w:ascii="楷体" w:eastAsia="楷体" w:hAnsi="楷体" w:hint="eastAsia"/>
                <w:szCs w:val="21"/>
              </w:rPr>
              <w:t>班</w:t>
            </w:r>
          </w:p>
        </w:tc>
        <w:tc>
          <w:tcPr>
            <w:tcW w:w="2063" w:type="dxa"/>
            <w:vMerge w:val="restart"/>
          </w:tcPr>
          <w:p w:rsidR="00600730" w:rsidRDefault="00600730" w:rsidP="00CC241C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光电（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59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）能源（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1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CC241C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自动化（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34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Pr="00355187" w:rsidRDefault="00600730" w:rsidP="00CC241C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建规</w:t>
            </w:r>
            <w:r w:rsidRPr="00F5479F">
              <w:rPr>
                <w:rFonts w:ascii="楷体" w:eastAsia="楷体" w:hAnsi="楷体" w:cs="宋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26</w:t>
            </w:r>
            <w:r w:rsidRPr="00F5479F"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Pr="00684651" w:rsidRDefault="00600730" w:rsidP="00355187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化学</w:t>
            </w:r>
            <w:r w:rsidRPr="00365541">
              <w:rPr>
                <w:rFonts w:ascii="楷体" w:eastAsia="楷体" w:hAnsi="楷体" w:cs="宋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</w:t>
            </w:r>
            <w:r w:rsidRPr="00365541"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</w:tc>
      </w:tr>
      <w:tr w:rsidR="00600730" w:rsidRPr="009B135E" w:rsidTr="00DF3295">
        <w:trPr>
          <w:trHeight w:val="1613"/>
          <w:jc w:val="center"/>
        </w:trPr>
        <w:tc>
          <w:tcPr>
            <w:tcW w:w="716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427" w:type="dxa"/>
            <w:vMerge/>
            <w:vAlign w:val="center"/>
          </w:tcPr>
          <w:p w:rsidR="00600730" w:rsidRPr="009B135E" w:rsidRDefault="00600730" w:rsidP="00387F7E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600730" w:rsidRPr="0031320C" w:rsidRDefault="00600730" w:rsidP="0078658A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31320C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范杏丽</w:t>
            </w:r>
          </w:p>
        </w:tc>
        <w:tc>
          <w:tcPr>
            <w:tcW w:w="2126" w:type="dxa"/>
            <w:vMerge/>
            <w:vAlign w:val="center"/>
          </w:tcPr>
          <w:p w:rsidR="00600730" w:rsidRPr="00E42528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600730" w:rsidRPr="00E42528" w:rsidRDefault="00600730" w:rsidP="00387F7E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600730" w:rsidRPr="00E42528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color w:val="FF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rPr>
                <w:rFonts w:ascii="楷体" w:eastAsia="楷体" w:hAnsi="楷体"/>
                <w:color w:val="000000"/>
                <w:szCs w:val="21"/>
              </w:rPr>
            </w:pPr>
          </w:p>
        </w:tc>
        <w:tc>
          <w:tcPr>
            <w:tcW w:w="2063" w:type="dxa"/>
            <w:vMerge/>
          </w:tcPr>
          <w:p w:rsidR="00600730" w:rsidRPr="004376C5" w:rsidRDefault="00600730" w:rsidP="00684651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</w:tc>
      </w:tr>
      <w:tr w:rsidR="00600730" w:rsidRPr="009B135E" w:rsidTr="00BF57D0">
        <w:trPr>
          <w:trHeight w:val="2807"/>
          <w:jc w:val="center"/>
        </w:trPr>
        <w:tc>
          <w:tcPr>
            <w:tcW w:w="716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 w:hint="eastAsia"/>
                <w:kern w:val="0"/>
                <w:szCs w:val="21"/>
              </w:rPr>
              <w:t>高等工程数学</w:t>
            </w:r>
          </w:p>
        </w:tc>
        <w:tc>
          <w:tcPr>
            <w:tcW w:w="427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/>
                <w:kern w:val="0"/>
                <w:szCs w:val="21"/>
              </w:rPr>
              <w:t>64</w:t>
            </w:r>
          </w:p>
        </w:tc>
        <w:tc>
          <w:tcPr>
            <w:tcW w:w="427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9B135E">
              <w:rPr>
                <w:rFonts w:ascii="楷体" w:eastAsia="楷体" w:hAnsi="楷体" w:cs="宋体"/>
                <w:kern w:val="0"/>
                <w:szCs w:val="21"/>
              </w:rPr>
              <w:t>4</w:t>
            </w:r>
          </w:p>
        </w:tc>
        <w:tc>
          <w:tcPr>
            <w:tcW w:w="854" w:type="dxa"/>
            <w:vAlign w:val="center"/>
          </w:tcPr>
          <w:p w:rsidR="00600730" w:rsidRPr="001D2D6B" w:rsidRDefault="00600730" w:rsidP="0078658A">
            <w:pPr>
              <w:spacing w:line="460" w:lineRule="exact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李楚进</w:t>
            </w:r>
          </w:p>
        </w:tc>
        <w:tc>
          <w:tcPr>
            <w:tcW w:w="2126" w:type="dxa"/>
            <w:vAlign w:val="center"/>
          </w:tcPr>
          <w:p w:rsidR="00600730" w:rsidRPr="00F70EB7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F70EB7">
              <w:rPr>
                <w:rFonts w:ascii="楷体" w:eastAsia="楷体" w:hAnsi="楷体" w:cs="宋体" w:hint="eastAsia"/>
                <w:kern w:val="0"/>
                <w:szCs w:val="21"/>
              </w:rPr>
              <w:t>高等工程数学</w:t>
            </w:r>
          </w:p>
        </w:tc>
        <w:tc>
          <w:tcPr>
            <w:tcW w:w="1417" w:type="dxa"/>
            <w:vAlign w:val="center"/>
          </w:tcPr>
          <w:p w:rsidR="00600730" w:rsidRPr="00F70EB7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F70EB7">
              <w:rPr>
                <w:rFonts w:ascii="楷体" w:eastAsia="楷体" w:hAnsi="楷体" w:cs="宋体" w:hint="eastAsia"/>
                <w:kern w:val="0"/>
                <w:szCs w:val="21"/>
              </w:rPr>
              <w:t>华科大</w:t>
            </w:r>
          </w:p>
        </w:tc>
        <w:tc>
          <w:tcPr>
            <w:tcW w:w="1418" w:type="dxa"/>
            <w:vAlign w:val="center"/>
          </w:tcPr>
          <w:p w:rsidR="00600730" w:rsidRPr="00F70EB7" w:rsidRDefault="00600730" w:rsidP="0078658A">
            <w:pPr>
              <w:widowControl/>
              <w:spacing w:line="460" w:lineRule="exact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F70EB7">
              <w:rPr>
                <w:rFonts w:ascii="楷体" w:eastAsia="楷体" w:hAnsi="楷体" w:cs="宋体" w:hint="eastAsia"/>
                <w:kern w:val="0"/>
                <w:szCs w:val="21"/>
              </w:rPr>
              <w:t>于寅</w:t>
            </w:r>
          </w:p>
        </w:tc>
        <w:tc>
          <w:tcPr>
            <w:tcW w:w="709" w:type="dxa"/>
            <w:vAlign w:val="center"/>
          </w:tcPr>
          <w:p w:rsidR="00600730" w:rsidRPr="009B135E" w:rsidRDefault="00600730" w:rsidP="00387F7E">
            <w:pPr>
              <w:widowControl/>
              <w:spacing w:line="460" w:lineRule="exact"/>
              <w:rPr>
                <w:rFonts w:ascii="楷体" w:eastAsia="楷体" w:hAnsi="楷体"/>
                <w:color w:val="000000"/>
                <w:szCs w:val="21"/>
              </w:rPr>
            </w:pPr>
          </w:p>
        </w:tc>
        <w:tc>
          <w:tcPr>
            <w:tcW w:w="2063" w:type="dxa"/>
          </w:tcPr>
          <w:p w:rsidR="00600730" w:rsidRDefault="00600730" w:rsidP="00CC241C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光电（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56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）电信（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21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CC241C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材料（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）机械（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CC241C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电气（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43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）能源（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1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Default="00600730" w:rsidP="00CC241C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自动化（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36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）生命（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8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  <w:p w:rsidR="00600730" w:rsidRPr="009B135E" w:rsidRDefault="00600730" w:rsidP="00CC241C">
            <w:pPr>
              <w:widowControl/>
              <w:spacing w:line="460" w:lineRule="exact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Cs w:val="21"/>
              </w:rPr>
              <w:t>化学（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3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）船海（</w:t>
            </w:r>
            <w:r>
              <w:rPr>
                <w:rFonts w:ascii="楷体" w:eastAsia="楷体" w:hAnsi="楷体" w:cs="宋体"/>
                <w:kern w:val="0"/>
                <w:szCs w:val="21"/>
              </w:rPr>
              <w:t>6</w:t>
            </w:r>
            <w:r>
              <w:rPr>
                <w:rFonts w:ascii="楷体" w:eastAsia="楷体" w:hAnsi="楷体" w:cs="宋体" w:hint="eastAsia"/>
                <w:kern w:val="0"/>
                <w:szCs w:val="21"/>
              </w:rPr>
              <w:t>）</w:t>
            </w:r>
          </w:p>
        </w:tc>
      </w:tr>
    </w:tbl>
    <w:p w:rsidR="00600730" w:rsidRPr="0079143D" w:rsidRDefault="00600730" w:rsidP="00387F7E">
      <w:pPr>
        <w:widowControl/>
        <w:spacing w:line="460" w:lineRule="exact"/>
        <w:jc w:val="left"/>
        <w:rPr>
          <w:rFonts w:ascii="楷体" w:eastAsia="楷体" w:hAnsi="楷体"/>
          <w:color w:val="000000"/>
          <w:sz w:val="28"/>
          <w:szCs w:val="28"/>
        </w:rPr>
      </w:pPr>
    </w:p>
    <w:sectPr w:rsidR="00600730" w:rsidRPr="0079143D" w:rsidSect="00A341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730" w:rsidRDefault="00600730" w:rsidP="0079143D">
      <w:r>
        <w:separator/>
      </w:r>
    </w:p>
  </w:endnote>
  <w:endnote w:type="continuationSeparator" w:id="0">
    <w:p w:rsidR="00600730" w:rsidRDefault="00600730" w:rsidP="00791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730" w:rsidRDefault="00600730" w:rsidP="0079143D">
      <w:r>
        <w:separator/>
      </w:r>
    </w:p>
  </w:footnote>
  <w:footnote w:type="continuationSeparator" w:id="0">
    <w:p w:rsidR="00600730" w:rsidRDefault="00600730" w:rsidP="007914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B7695"/>
    <w:multiLevelType w:val="hybridMultilevel"/>
    <w:tmpl w:val="C6786EE4"/>
    <w:lvl w:ilvl="0" w:tplc="063C6CA8">
      <w:start w:val="2"/>
      <w:numFmt w:val="decimal"/>
      <w:lvlText w:val="%1、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BF95318"/>
    <w:multiLevelType w:val="hybridMultilevel"/>
    <w:tmpl w:val="C428AFC0"/>
    <w:lvl w:ilvl="0" w:tplc="ABE635EA">
      <w:start w:val="2"/>
      <w:numFmt w:val="decimal"/>
      <w:lvlText w:val="%1、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43D"/>
    <w:rsid w:val="00004878"/>
    <w:rsid w:val="000147F7"/>
    <w:rsid w:val="000B01EA"/>
    <w:rsid w:val="00103542"/>
    <w:rsid w:val="00162312"/>
    <w:rsid w:val="001A12D8"/>
    <w:rsid w:val="001D2D6B"/>
    <w:rsid w:val="001D6FE9"/>
    <w:rsid w:val="00216817"/>
    <w:rsid w:val="00237016"/>
    <w:rsid w:val="002522E7"/>
    <w:rsid w:val="002909C5"/>
    <w:rsid w:val="002946FF"/>
    <w:rsid w:val="002B0DA2"/>
    <w:rsid w:val="002C6832"/>
    <w:rsid w:val="002E1EDD"/>
    <w:rsid w:val="0031320C"/>
    <w:rsid w:val="0033087B"/>
    <w:rsid w:val="00335163"/>
    <w:rsid w:val="00335324"/>
    <w:rsid w:val="003411A1"/>
    <w:rsid w:val="00355187"/>
    <w:rsid w:val="003618EB"/>
    <w:rsid w:val="00365541"/>
    <w:rsid w:val="00387F7E"/>
    <w:rsid w:val="003A7951"/>
    <w:rsid w:val="004275D8"/>
    <w:rsid w:val="004376C5"/>
    <w:rsid w:val="00445A67"/>
    <w:rsid w:val="004E24F8"/>
    <w:rsid w:val="004F740E"/>
    <w:rsid w:val="0050721A"/>
    <w:rsid w:val="00512A1B"/>
    <w:rsid w:val="00514B8E"/>
    <w:rsid w:val="00515325"/>
    <w:rsid w:val="005475B8"/>
    <w:rsid w:val="005D48EF"/>
    <w:rsid w:val="005E2157"/>
    <w:rsid w:val="005F070D"/>
    <w:rsid w:val="00600730"/>
    <w:rsid w:val="00614103"/>
    <w:rsid w:val="00624C6E"/>
    <w:rsid w:val="00662152"/>
    <w:rsid w:val="00684651"/>
    <w:rsid w:val="00692440"/>
    <w:rsid w:val="006A1479"/>
    <w:rsid w:val="006C08FC"/>
    <w:rsid w:val="006D3D43"/>
    <w:rsid w:val="006E2C40"/>
    <w:rsid w:val="00707F38"/>
    <w:rsid w:val="0071773C"/>
    <w:rsid w:val="00743ED1"/>
    <w:rsid w:val="00743FC4"/>
    <w:rsid w:val="0078658A"/>
    <w:rsid w:val="0079143D"/>
    <w:rsid w:val="00796301"/>
    <w:rsid w:val="007F2749"/>
    <w:rsid w:val="00804D8E"/>
    <w:rsid w:val="00843953"/>
    <w:rsid w:val="00892946"/>
    <w:rsid w:val="008A61BC"/>
    <w:rsid w:val="008B36F5"/>
    <w:rsid w:val="008C5E98"/>
    <w:rsid w:val="008E7618"/>
    <w:rsid w:val="008F4DCD"/>
    <w:rsid w:val="00900C72"/>
    <w:rsid w:val="00973CFC"/>
    <w:rsid w:val="009B135E"/>
    <w:rsid w:val="009C6D45"/>
    <w:rsid w:val="009F46AA"/>
    <w:rsid w:val="00A11036"/>
    <w:rsid w:val="00A3414C"/>
    <w:rsid w:val="00A53768"/>
    <w:rsid w:val="00AA4CE6"/>
    <w:rsid w:val="00B41FA7"/>
    <w:rsid w:val="00B66E04"/>
    <w:rsid w:val="00B728AC"/>
    <w:rsid w:val="00B93B4A"/>
    <w:rsid w:val="00B94DC4"/>
    <w:rsid w:val="00BB6A4C"/>
    <w:rsid w:val="00BD0844"/>
    <w:rsid w:val="00BD721C"/>
    <w:rsid w:val="00BE24B5"/>
    <w:rsid w:val="00BF57D0"/>
    <w:rsid w:val="00BF7937"/>
    <w:rsid w:val="00C1214F"/>
    <w:rsid w:val="00C47A3D"/>
    <w:rsid w:val="00CC241C"/>
    <w:rsid w:val="00CC5617"/>
    <w:rsid w:val="00D537D0"/>
    <w:rsid w:val="00D749C4"/>
    <w:rsid w:val="00D819AE"/>
    <w:rsid w:val="00D84BB7"/>
    <w:rsid w:val="00DB5590"/>
    <w:rsid w:val="00DD1816"/>
    <w:rsid w:val="00DD3277"/>
    <w:rsid w:val="00DF3295"/>
    <w:rsid w:val="00E2682F"/>
    <w:rsid w:val="00E42528"/>
    <w:rsid w:val="00E6195B"/>
    <w:rsid w:val="00E62FFB"/>
    <w:rsid w:val="00E66891"/>
    <w:rsid w:val="00ED3A60"/>
    <w:rsid w:val="00EE0D29"/>
    <w:rsid w:val="00F277D1"/>
    <w:rsid w:val="00F41F3B"/>
    <w:rsid w:val="00F5233F"/>
    <w:rsid w:val="00F5479F"/>
    <w:rsid w:val="00F6512E"/>
    <w:rsid w:val="00F70EB7"/>
    <w:rsid w:val="00F83DB7"/>
    <w:rsid w:val="00FB0267"/>
    <w:rsid w:val="00FF2088"/>
    <w:rsid w:val="00FF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43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91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143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9143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143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D84BB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217</TotalTime>
  <Pages>2</Pages>
  <Words>236</Words>
  <Characters>1346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</dc:title>
  <dc:subject/>
  <dc:creator>Windows 用户</dc:creator>
  <cp:keywords/>
  <dc:description/>
  <cp:lastModifiedBy>微软用户</cp:lastModifiedBy>
  <cp:revision>16</cp:revision>
  <cp:lastPrinted>2013-01-07T09:10:00Z</cp:lastPrinted>
  <dcterms:created xsi:type="dcterms:W3CDTF">2013-09-17T02:33:00Z</dcterms:created>
  <dcterms:modified xsi:type="dcterms:W3CDTF">2013-09-26T00:15:00Z</dcterms:modified>
</cp:coreProperties>
</file>